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64ED4" w14:textId="77777777" w:rsidR="00375A8F" w:rsidRDefault="00375A8F" w:rsidP="00375A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STONE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fl.1490)</w:t>
      </w:r>
    </w:p>
    <w:p w14:paraId="1D7B014C" w14:textId="77777777" w:rsidR="00375A8F" w:rsidRDefault="00375A8F" w:rsidP="00375A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Westminster. Gentleman.</w:t>
      </w:r>
    </w:p>
    <w:p w14:paraId="12ED71D7" w14:textId="77777777" w:rsidR="00375A8F" w:rsidRDefault="00375A8F" w:rsidP="00375A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35058B" w14:textId="77777777" w:rsidR="00375A8F" w:rsidRDefault="00375A8F" w:rsidP="00375A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22876E" w14:textId="77777777" w:rsidR="00375A8F" w:rsidRDefault="00375A8F" w:rsidP="00375A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1490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Fryce</w:t>
      </w:r>
      <w:proofErr w:type="spellEnd"/>
      <w:r>
        <w:rPr>
          <w:rFonts w:ascii="Times New Roman" w:hAnsi="Times New Roman" w:cs="Times New Roman"/>
          <w:sz w:val="24"/>
          <w:szCs w:val="24"/>
        </w:rPr>
        <w:t>, gentleman(q.v.).</w:t>
      </w:r>
    </w:p>
    <w:p w14:paraId="0AB249F3" w14:textId="77777777" w:rsidR="00375A8F" w:rsidRDefault="00375A8F" w:rsidP="00375A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http://aalt.law.uh.edu/Indices/CP40Indices/CP40no911/CP40no911Pl.htm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4CBB196" w14:textId="77777777" w:rsidR="00375A8F" w:rsidRDefault="00375A8F" w:rsidP="00375A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68BE2E" w14:textId="77777777" w:rsidR="00375A8F" w:rsidRDefault="00375A8F" w:rsidP="00375A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54B9C2" w14:textId="77777777" w:rsidR="00375A8F" w:rsidRDefault="00375A8F" w:rsidP="00375A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2022</w:t>
      </w:r>
    </w:p>
    <w:p w14:paraId="326D2E5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9F75B" w14:textId="77777777" w:rsidR="00375A8F" w:rsidRDefault="00375A8F" w:rsidP="009139A6">
      <w:r>
        <w:separator/>
      </w:r>
    </w:p>
  </w:endnote>
  <w:endnote w:type="continuationSeparator" w:id="0">
    <w:p w14:paraId="29610916" w14:textId="77777777" w:rsidR="00375A8F" w:rsidRDefault="00375A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67D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A34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1BB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7CA4D" w14:textId="77777777" w:rsidR="00375A8F" w:rsidRDefault="00375A8F" w:rsidP="009139A6">
      <w:r>
        <w:separator/>
      </w:r>
    </w:p>
  </w:footnote>
  <w:footnote w:type="continuationSeparator" w:id="0">
    <w:p w14:paraId="3388E218" w14:textId="77777777" w:rsidR="00375A8F" w:rsidRDefault="00375A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899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B70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0B2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A8F"/>
    <w:rsid w:val="000666E0"/>
    <w:rsid w:val="002510B7"/>
    <w:rsid w:val="00375A8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E982C"/>
  <w15:chartTrackingRefBased/>
  <w15:docId w15:val="{1AA84491-4483-450A-81D3-5ED6ABAA5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75A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11/CP40no91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2022-06-06T13:29:00Z</dcterms:created>
  <dcterms:modified xsi:type="dcterms:W3CDTF">2022-06-06T13:29:00Z</dcterms:modified>
</cp:coreProperties>
</file>